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04175" w:rsidRPr="00F04175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F04175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Περιστροφικός </w:t>
            </w:r>
            <w:proofErr w:type="spellStart"/>
            <w:r w:rsidRPr="00F04175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Εξατμιστής</w:t>
            </w:r>
            <w:proofErr w:type="spellEnd"/>
            <w:r w:rsidRPr="00F04175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Εργαστηρίου.</w:t>
            </w:r>
            <w:bookmarkEnd w:id="0"/>
          </w:p>
        </w:tc>
      </w:tr>
      <w:tr w:rsidR="00F04175" w:rsidRPr="00F04175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04175" w:rsidRPr="00F04175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04175" w:rsidRPr="00F04175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0417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041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041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041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041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04175" w:rsidRPr="00F04175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Κατασκευασμένος από ανοξείδωτο χάλυβα και κράμα αλουμινίου.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04175" w:rsidRPr="00F04175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Περιλαμβάνει γυάλινη φιάλη χωρητικότητας τουλάχιστον 1Lt από γυαλί υψηλής </w:t>
            </w:r>
            <w:proofErr w:type="spellStart"/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βοριοπυριτικής</w:t>
            </w:r>
            <w:proofErr w:type="spellEnd"/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περιεκτικότητας, το οποίο είναι ανθεκτικό στις υψηλές θερμοκρασίες και τη διάβρωση.</w:t>
            </w:r>
          </w:p>
        </w:tc>
        <w:tc>
          <w:tcPr>
            <w:tcW w:w="1080" w:type="dxa"/>
            <w:shd w:val="clear" w:color="auto" w:fill="auto"/>
          </w:tcPr>
          <w:p w:rsidR="00F04175" w:rsidRPr="00F04175" w:rsidRDefault="00F04175" w:rsidP="00F04175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04175" w:rsidRPr="00F04175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Διαθέτει σύστημα κενού εξοπλισμένο με μετρητή κενού.</w:t>
            </w:r>
          </w:p>
        </w:tc>
        <w:tc>
          <w:tcPr>
            <w:tcW w:w="1080" w:type="dxa"/>
            <w:shd w:val="clear" w:color="auto" w:fill="auto"/>
          </w:tcPr>
          <w:p w:rsidR="00F04175" w:rsidRPr="00F04175" w:rsidRDefault="00F04175" w:rsidP="00F04175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04175" w:rsidRPr="00F04175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Μπορεί να επιλέξει το χαμηλότερο βέλτιστο κενό εργασίας για το σημείο βρασμού του υλικού.</w:t>
            </w:r>
          </w:p>
        </w:tc>
        <w:tc>
          <w:tcPr>
            <w:tcW w:w="1080" w:type="dxa"/>
            <w:shd w:val="clear" w:color="auto" w:fill="auto"/>
          </w:tcPr>
          <w:p w:rsidR="00F04175" w:rsidRPr="00F04175" w:rsidRDefault="00F04175" w:rsidP="00F04175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04175" w:rsidRPr="00F04175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Το προϊόν χρησιμοποιεί έναν ελικοειδή σωλήνα συμπυκνωτή, ο οποίος όχι μόνο έχει μεγάλη περιοχή συμπύκνωσης αλλά και υψηλή απόδοση απόσταξης. </w:t>
            </w:r>
          </w:p>
        </w:tc>
        <w:tc>
          <w:tcPr>
            <w:tcW w:w="1080" w:type="dxa"/>
            <w:shd w:val="clear" w:color="auto" w:fill="auto"/>
          </w:tcPr>
          <w:p w:rsidR="00F04175" w:rsidRPr="00F04175" w:rsidRDefault="00F04175" w:rsidP="00F04175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04175" w:rsidRPr="00F04175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Είναι κατάλληλος για υγρά με χαμηλότερες ποσότητες.</w:t>
            </w:r>
          </w:p>
          <w:p w:rsidR="00F04175" w:rsidRPr="00F04175" w:rsidRDefault="00F04175" w:rsidP="00F04175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F04175" w:rsidRPr="00F04175" w:rsidRDefault="00F04175" w:rsidP="00F04175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04175" w:rsidRPr="00F04175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Η ρύθμιση μπορεί να γίνει με χειρισμό του χειροκίνητου τροχού ανύψωσης στην κολόνα τιμονιού.</w:t>
            </w:r>
          </w:p>
        </w:tc>
        <w:tc>
          <w:tcPr>
            <w:tcW w:w="1080" w:type="dxa"/>
            <w:shd w:val="clear" w:color="auto" w:fill="auto"/>
          </w:tcPr>
          <w:p w:rsidR="00F04175" w:rsidRPr="00F04175" w:rsidRDefault="00F04175" w:rsidP="00F04175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04175" w:rsidRPr="00F04175" w:rsidRDefault="00F04175" w:rsidP="00F041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04175" w:rsidRPr="00F04175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04175" w:rsidRPr="00F04175" w:rsidRDefault="00F04175" w:rsidP="00F04175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0417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0417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04175" w:rsidRPr="00F04175" w:rsidRDefault="00F04175" w:rsidP="00F041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041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04175" w:rsidRDefault="00B43CAA" w:rsidP="00F04175"/>
    <w:sectPr w:rsidR="00B43CAA" w:rsidRPr="00F0417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B43CAA"/>
    <w:rsid w:val="00CB73E1"/>
    <w:rsid w:val="00D2557A"/>
    <w:rsid w:val="00F0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1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2025-12-01T09:46:00Z</dcterms:created>
  <dcterms:modified xsi:type="dcterms:W3CDTF">2025-12-01T09:46:00Z</dcterms:modified>
</cp:coreProperties>
</file>